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2C86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</w:t>
      </w:r>
      <w:r w:rsidR="002E2AB0">
        <w:rPr>
          <w:rFonts w:ascii="Arial" w:hAnsi="Arial" w:cs="Arial"/>
          <w:b/>
          <w:sz w:val="28"/>
          <w:szCs w:val="28"/>
        </w:rPr>
        <w:t xml:space="preserve"> </w:t>
      </w:r>
      <w:r w:rsidR="002C6EF8">
        <w:rPr>
          <w:rFonts w:ascii="Arial" w:hAnsi="Arial" w:cs="Arial"/>
          <w:b/>
          <w:sz w:val="28"/>
          <w:szCs w:val="28"/>
        </w:rPr>
        <w:t xml:space="preserve">Bewerber- / </w:t>
      </w:r>
      <w:r w:rsidR="00A54E2A">
        <w:rPr>
          <w:rFonts w:ascii="Arial" w:hAnsi="Arial" w:cs="Arial"/>
          <w:b/>
          <w:sz w:val="28"/>
          <w:szCs w:val="28"/>
        </w:rPr>
        <w:t>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2C6EF8">
        <w:rPr>
          <w:rFonts w:ascii="Arial" w:hAnsi="Arial" w:cs="Arial"/>
          <w:sz w:val="18"/>
          <w:szCs w:val="18"/>
        </w:rPr>
        <w:t>(nicht von Einzelbewerbern</w:t>
      </w:r>
      <w:r w:rsidR="00A54E2A" w:rsidRPr="002C6EF8">
        <w:rPr>
          <w:rFonts w:ascii="Arial" w:hAnsi="Arial" w:cs="Arial"/>
          <w:sz w:val="18"/>
          <w:szCs w:val="18"/>
        </w:rPr>
        <w:t xml:space="preserve"> / -bietern</w:t>
      </w:r>
      <w:r w:rsidRPr="002C6EF8">
        <w:rPr>
          <w:rFonts w:ascii="Arial" w:hAnsi="Arial" w:cs="Arial"/>
          <w:sz w:val="18"/>
          <w:szCs w:val="18"/>
        </w:rPr>
        <w:t xml:space="preserve"> einzureichen</w:t>
      </w:r>
      <w:r w:rsidR="00F04E9B" w:rsidRPr="002C6EF8">
        <w:rPr>
          <w:rFonts w:ascii="Arial" w:hAnsi="Arial" w:cs="Arial"/>
          <w:sz w:val="18"/>
          <w:szCs w:val="18"/>
        </w:rPr>
        <w:t xml:space="preserve"> – bitte entspr</w:t>
      </w:r>
      <w:r w:rsidR="002C6EF8" w:rsidRPr="002C6EF8">
        <w:rPr>
          <w:rFonts w:ascii="Arial" w:hAnsi="Arial" w:cs="Arial"/>
          <w:sz w:val="18"/>
          <w:szCs w:val="18"/>
        </w:rPr>
        <w:t>echend</w:t>
      </w:r>
      <w:r w:rsidR="00F04E9B" w:rsidRPr="002C6EF8">
        <w:rPr>
          <w:rFonts w:ascii="Arial" w:hAnsi="Arial" w:cs="Arial"/>
          <w:sz w:val="18"/>
          <w:szCs w:val="18"/>
        </w:rPr>
        <w:t xml:space="preserve"> Mitgliederzahl vervielfältigen</w:t>
      </w:r>
      <w:r w:rsidRPr="002C6EF8">
        <w:rPr>
          <w:rFonts w:ascii="Arial" w:hAnsi="Arial" w:cs="Arial"/>
          <w:sz w:val="18"/>
          <w:szCs w:val="18"/>
        </w:rPr>
        <w:t>)</w:t>
      </w:r>
    </w:p>
    <w:p w14:paraId="656BE02D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768413D5" w14:textId="77777777" w:rsidR="00BB0F07" w:rsidRDefault="003F6973" w:rsidP="003F6973">
      <w:pPr>
        <w:pStyle w:val="Textkrper"/>
        <w:rPr>
          <w:rFonts w:ascii="Arial" w:hAnsi="Arial" w:cs="Arial"/>
          <w:b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</w:p>
    <w:p w14:paraId="43F9CB63" w14:textId="6A2BE05B" w:rsidR="003F6973" w:rsidRPr="00D876E8" w:rsidRDefault="00513D29" w:rsidP="003F6973">
      <w:pPr>
        <w:pStyle w:val="Textkrp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 </w:t>
      </w:r>
    </w:p>
    <w:p w14:paraId="60FC7C4A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68"/>
        <w:gridCol w:w="5133"/>
      </w:tblGrid>
      <w:tr w:rsidR="0035259F" w:rsidRPr="000F4C5E" w14:paraId="18D7154D" w14:textId="77777777" w:rsidTr="0035259F">
        <w:trPr>
          <w:trHeight w:val="474"/>
        </w:trPr>
        <w:tc>
          <w:tcPr>
            <w:tcW w:w="1526" w:type="dxa"/>
            <w:vMerge w:val="restart"/>
            <w:shd w:val="clear" w:color="auto" w:fill="D9D9D9"/>
            <w:vAlign w:val="center"/>
          </w:tcPr>
          <w:p w14:paraId="51390F3A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268" w:type="dxa"/>
            <w:shd w:val="clear" w:color="auto" w:fill="auto"/>
          </w:tcPr>
          <w:p w14:paraId="150A16F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3F1EBA1F" w14:textId="4DFE35C4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339D798" w14:textId="77777777" w:rsidTr="0035259F">
        <w:tc>
          <w:tcPr>
            <w:tcW w:w="1526" w:type="dxa"/>
            <w:vMerge/>
            <w:shd w:val="clear" w:color="auto" w:fill="D9D9D9"/>
          </w:tcPr>
          <w:p w14:paraId="0E58DC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1E562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60DC6C76" w14:textId="636713D7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80D6100" w14:textId="77777777" w:rsidTr="0035259F">
        <w:tc>
          <w:tcPr>
            <w:tcW w:w="1526" w:type="dxa"/>
            <w:vMerge/>
            <w:shd w:val="clear" w:color="auto" w:fill="D9D9D9"/>
          </w:tcPr>
          <w:p w14:paraId="5D109BD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13754B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22BA81AC" w14:textId="2E6649D8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32602FA" w14:textId="77777777" w:rsidTr="0035259F">
        <w:tc>
          <w:tcPr>
            <w:tcW w:w="1526" w:type="dxa"/>
            <w:vMerge/>
            <w:shd w:val="clear" w:color="auto" w:fill="D9D9D9"/>
          </w:tcPr>
          <w:p w14:paraId="644F1BB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9E6DF5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9141994" w14:textId="222EF8C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F72DEA" w14:textId="77777777" w:rsidTr="0035259F">
        <w:tc>
          <w:tcPr>
            <w:tcW w:w="1526" w:type="dxa"/>
            <w:vMerge/>
            <w:shd w:val="clear" w:color="auto" w:fill="D9D9D9"/>
          </w:tcPr>
          <w:p w14:paraId="744D243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E72FA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2C12BD5C" w14:textId="6A9295D2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453CDF4" w14:textId="77777777" w:rsidTr="0035259F">
        <w:tc>
          <w:tcPr>
            <w:tcW w:w="1526" w:type="dxa"/>
            <w:vMerge/>
            <w:shd w:val="clear" w:color="auto" w:fill="D9D9D9"/>
          </w:tcPr>
          <w:p w14:paraId="56A94C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E45EC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4F142ECA" w14:textId="538F0F1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C3DB671" w14:textId="77777777" w:rsidTr="0035259F">
        <w:tc>
          <w:tcPr>
            <w:tcW w:w="1526" w:type="dxa"/>
            <w:vMerge/>
            <w:shd w:val="clear" w:color="auto" w:fill="D9D9D9"/>
          </w:tcPr>
          <w:p w14:paraId="2E10E9E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EAEC3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24758A0C" w14:textId="0FE1884E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F49E2E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768CDCD9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15015BD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02CBC8A" w14:textId="6C6D984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F6A00B6" w14:textId="77777777" w:rsidTr="0035259F">
        <w:tc>
          <w:tcPr>
            <w:tcW w:w="1526" w:type="dxa"/>
            <w:vMerge/>
            <w:shd w:val="clear" w:color="auto" w:fill="D9D9D9"/>
          </w:tcPr>
          <w:p w14:paraId="5091CF8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4D3E07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4F55F377" w14:textId="1489C5D0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04EE7CB" w14:textId="77777777" w:rsidTr="0035259F">
        <w:tc>
          <w:tcPr>
            <w:tcW w:w="1526" w:type="dxa"/>
            <w:vMerge/>
            <w:shd w:val="clear" w:color="auto" w:fill="D9D9D9"/>
          </w:tcPr>
          <w:p w14:paraId="10AA0FD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72EC77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08A796C0" w14:textId="31E09EE6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65172D09" w14:textId="77777777" w:rsidTr="0035259F">
        <w:tc>
          <w:tcPr>
            <w:tcW w:w="1526" w:type="dxa"/>
            <w:vMerge/>
            <w:shd w:val="clear" w:color="auto" w:fill="D9D9D9"/>
          </w:tcPr>
          <w:p w14:paraId="0E1F186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F745E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7E42D5F6" w14:textId="295BD499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420295C0" w14:textId="77777777" w:rsidTr="0035259F">
        <w:tc>
          <w:tcPr>
            <w:tcW w:w="1526" w:type="dxa"/>
            <w:vMerge/>
            <w:shd w:val="clear" w:color="auto" w:fill="D9D9D9"/>
          </w:tcPr>
          <w:p w14:paraId="4527970C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ADA8CF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D5E9EE5" w14:textId="1E881815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135BEE7B" w14:textId="77777777" w:rsidTr="0035259F">
        <w:tc>
          <w:tcPr>
            <w:tcW w:w="1526" w:type="dxa"/>
            <w:vMerge/>
            <w:shd w:val="clear" w:color="auto" w:fill="D9D9D9"/>
          </w:tcPr>
          <w:p w14:paraId="7837C96D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F37634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AE80D88" w14:textId="5F7B5F0A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7EAB47B7" w14:textId="77777777" w:rsidTr="0035259F">
        <w:tc>
          <w:tcPr>
            <w:tcW w:w="1526" w:type="dxa"/>
            <w:vMerge/>
            <w:shd w:val="clear" w:color="auto" w:fill="D9D9D9"/>
          </w:tcPr>
          <w:p w14:paraId="48D8908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72CFBC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53C31937" w14:textId="6C8724EC" w:rsidR="003F6973" w:rsidRPr="00757831" w:rsidRDefault="003F6973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5630D381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0BEB3789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59BE4694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3A6845D" w14:textId="153C99FF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312C7646" w14:textId="77777777" w:rsidTr="0035259F">
        <w:tc>
          <w:tcPr>
            <w:tcW w:w="1526" w:type="dxa"/>
            <w:vMerge/>
            <w:shd w:val="clear" w:color="auto" w:fill="D9D9D9"/>
          </w:tcPr>
          <w:p w14:paraId="2A2ECF1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CC377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1577D4D4" w14:textId="141AECC0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2456CFF1" w14:textId="77777777" w:rsidTr="0035259F">
        <w:tc>
          <w:tcPr>
            <w:tcW w:w="1526" w:type="dxa"/>
            <w:vMerge/>
            <w:shd w:val="clear" w:color="auto" w:fill="D9D9D9"/>
          </w:tcPr>
          <w:p w14:paraId="11C22A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0D8FCE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7F6A193A" w14:textId="0AAB11A9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5259F" w:rsidRPr="000F4C5E" w14:paraId="07BEDE73" w14:textId="77777777" w:rsidTr="0035259F">
        <w:tc>
          <w:tcPr>
            <w:tcW w:w="1526" w:type="dxa"/>
            <w:vMerge/>
            <w:shd w:val="clear" w:color="auto" w:fill="D9D9D9"/>
          </w:tcPr>
          <w:p w14:paraId="31740C6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C0D43BB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33EC3520" w14:textId="0A1653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2F0E525E" w14:textId="77777777" w:rsidTr="0035259F">
        <w:tc>
          <w:tcPr>
            <w:tcW w:w="1526" w:type="dxa"/>
            <w:vMerge/>
            <w:shd w:val="clear" w:color="auto" w:fill="D9D9D9"/>
          </w:tcPr>
          <w:p w14:paraId="4068A2BE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938190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8242E3A" w14:textId="767FF6D8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391910E6" w14:textId="77777777" w:rsidTr="0035259F">
        <w:tc>
          <w:tcPr>
            <w:tcW w:w="1526" w:type="dxa"/>
            <w:vMerge/>
            <w:shd w:val="clear" w:color="auto" w:fill="D9D9D9"/>
          </w:tcPr>
          <w:p w14:paraId="537ABE2F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6DEE95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50AA8765" w14:textId="65123502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5259F" w:rsidRPr="000F4C5E" w14:paraId="015455DC" w14:textId="77777777" w:rsidTr="0035259F">
        <w:tc>
          <w:tcPr>
            <w:tcW w:w="1526" w:type="dxa"/>
            <w:vMerge/>
            <w:shd w:val="clear" w:color="auto" w:fill="D9D9D9"/>
          </w:tcPr>
          <w:p w14:paraId="11AA0DEA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E492F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32E7CA9A" w14:textId="1F7C4B71" w:rsidR="00E21E82" w:rsidRPr="00757831" w:rsidRDefault="00E21E82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B6E793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82D17D5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74F83E73" w14:textId="77777777" w:rsidR="003F6973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7280B1F1" w14:textId="77777777" w:rsidR="00513D29" w:rsidRDefault="00513D29" w:rsidP="003F6973">
      <w:pPr>
        <w:pStyle w:val="EinzugA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567" w:type="dxa"/>
        <w:tblBorders>
          <w:lef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513D29" w:rsidRPr="002539A9" w14:paraId="3E8E854B" w14:textId="77777777" w:rsidTr="002539A9">
        <w:tc>
          <w:tcPr>
            <w:tcW w:w="9620" w:type="dxa"/>
            <w:shd w:val="clear" w:color="auto" w:fill="auto"/>
          </w:tcPr>
          <w:p w14:paraId="4E37679B" w14:textId="5EA35D6D" w:rsidR="00513D29" w:rsidRPr="002539A9" w:rsidRDefault="00513D29" w:rsidP="002539A9">
            <w:pPr>
              <w:pStyle w:val="EinzugA0"/>
              <w:spacing w:before="120" w:after="120" w:line="240" w:lineRule="auto"/>
              <w:ind w:left="0" w:firstLine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7C9C5BDE" w14:textId="77777777" w:rsidR="003F6973" w:rsidRPr="0079770B" w:rsidRDefault="003F6973" w:rsidP="006B47A9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</w:t>
      </w:r>
      <w:r w:rsidR="006B47A9">
        <w:rPr>
          <w:rFonts w:ascii="Arial" w:hAnsi="Arial" w:cs="Arial"/>
          <w:sz w:val="21"/>
          <w:szCs w:val="21"/>
        </w:rPr>
        <w:t>Vergabe</w:t>
      </w:r>
      <w:r w:rsidRPr="0079770B">
        <w:rPr>
          <w:rFonts w:ascii="Arial" w:hAnsi="Arial" w:cs="Arial"/>
          <w:sz w:val="21"/>
          <w:szCs w:val="21"/>
        </w:rPr>
        <w:t>verfahren,</w:t>
      </w:r>
    </w:p>
    <w:p w14:paraId="157D5ABF" w14:textId="77777777" w:rsidR="003F6973" w:rsidRDefault="003F6973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050F180C" w14:textId="77777777" w:rsidR="006B47A9" w:rsidRPr="006B47A9" w:rsidRDefault="006B47A9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Fragen zu stellen und Aufklärungen zu bearbeiten,</w:t>
      </w:r>
    </w:p>
    <w:p w14:paraId="2F1A42DA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1D836B6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55BC2FD3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2F83909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 xml:space="preserve">Uns sind die Bestimmungen der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654EA9A6" w14:textId="77777777" w:rsidR="003F6973" w:rsidRPr="002F6588" w:rsidRDefault="003F6973" w:rsidP="00513D29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</w:t>
      </w:r>
      <w:r w:rsidR="00513D29">
        <w:rPr>
          <w:rFonts w:ascii="Arial" w:hAnsi="Arial" w:cs="Arial"/>
          <w:sz w:val="21"/>
          <w:szCs w:val="21"/>
        </w:rPr>
        <w:t>.</w:t>
      </w:r>
    </w:p>
    <w:p w14:paraId="15CF395F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513D29" w:rsidRPr="002539A9" w14:paraId="42FB120E" w14:textId="77777777" w:rsidTr="002539A9"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8B2D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1: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17A9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2:</w:t>
            </w: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ab/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664A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3:</w:t>
            </w:r>
          </w:p>
        </w:tc>
      </w:tr>
      <w:tr w:rsidR="00513D29" w:rsidRPr="002539A9" w14:paraId="08C01024" w14:textId="77777777" w:rsidTr="002539A9">
        <w:tc>
          <w:tcPr>
            <w:tcW w:w="3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06F97" w14:textId="178EEFD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B8CB" w14:textId="5E4B4A8F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EFB6C" w14:textId="712A136E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</w:p>
        </w:tc>
      </w:tr>
      <w:tr w:rsidR="00513D29" w:rsidRPr="002539A9" w14:paraId="22D15389" w14:textId="77777777" w:rsidTr="002539A9"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7E781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92312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32FE5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</w:tr>
    </w:tbl>
    <w:p w14:paraId="537E859C" w14:textId="77777777" w:rsidR="00400EEB" w:rsidRPr="002F6588" w:rsidRDefault="00400EEB" w:rsidP="00321F19">
      <w:pPr>
        <w:pStyle w:val="A0"/>
        <w:rPr>
          <w:rFonts w:ascii="Arial" w:hAnsi="Arial" w:cs="Arial"/>
          <w:sz w:val="21"/>
          <w:szCs w:val="21"/>
        </w:rPr>
      </w:pPr>
    </w:p>
    <w:sectPr w:rsidR="00400EEB" w:rsidRPr="002F6588" w:rsidSect="002F658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008C" w14:textId="77777777" w:rsidR="00680D66" w:rsidRDefault="00680D66">
      <w:r>
        <w:separator/>
      </w:r>
    </w:p>
  </w:endnote>
  <w:endnote w:type="continuationSeparator" w:id="0">
    <w:p w14:paraId="13278587" w14:textId="77777777" w:rsidR="00680D66" w:rsidRDefault="0068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97BD" w14:textId="6270750D" w:rsidR="002F3984" w:rsidRDefault="002F3984" w:rsidP="002F3984">
    <w:pPr>
      <w:pStyle w:val="Fuzeile"/>
      <w:tabs>
        <w:tab w:val="left" w:pos="1125"/>
        <w:tab w:val="center" w:pos="4740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F874" w14:textId="215A07B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0E2C16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E2C16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0E2C16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0E2C16">
      <w:rPr>
        <w:noProof/>
      </w:rPr>
      <w:t>-0862</w:t>
    </w:r>
    <w:r w:rsidR="000E2C16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0E2C16">
      <w:t>2009</w:t>
    </w:r>
    <w:r w:rsidRPr="00844C94">
      <w:rPr>
        <w:lang w:val="en-US"/>
      </w:rPr>
      <w:fldChar w:fldCharType="end"/>
    </w:r>
  </w:p>
  <w:p w14:paraId="64555DA5" w14:textId="5C77FD42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E2C16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0E2C16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787F66">
      <w:rPr>
        <w:noProof/>
        <w:lang w:val="en-US"/>
      </w:rPr>
      <w:t>2151363_1</w:t>
    </w:r>
    <w:r w:rsidR="00787F6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787F66">
      <w:rPr>
        <w:noProof/>
      </w:rPr>
      <w:t>16.07.2026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52981" w14:textId="77777777" w:rsidR="00680D66" w:rsidRDefault="00680D66">
      <w:r>
        <w:separator/>
      </w:r>
    </w:p>
  </w:footnote>
  <w:footnote w:type="continuationSeparator" w:id="0">
    <w:p w14:paraId="2BE13083" w14:textId="77777777" w:rsidR="00680D66" w:rsidRDefault="00680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C6FBC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7073E8A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520"/>
    </w:tblGrid>
    <w:tr w:rsidR="00C82E2E" w14:paraId="0CFAF3D5" w14:textId="77777777" w:rsidTr="008A260A">
      <w:trPr>
        <w:trHeight w:val="698"/>
      </w:trPr>
      <w:tc>
        <w:tcPr>
          <w:tcW w:w="2050" w:type="dxa"/>
          <w:vAlign w:val="center"/>
        </w:tcPr>
        <w:p w14:paraId="3BE0892B" w14:textId="5D0FE222" w:rsidR="00015E18" w:rsidRDefault="00015E18" w:rsidP="00015E18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r>
            <w:rPr>
              <w:rFonts w:cs="Arial"/>
              <w:b/>
              <w:bCs/>
              <w:sz w:val="18"/>
            </w:rPr>
            <w:t>Ausschreibung</w:t>
          </w:r>
        </w:p>
        <w:p w14:paraId="2FFB194E" w14:textId="3F2AA47D" w:rsidR="00C82E2E" w:rsidRDefault="00015E18" w:rsidP="00E5515D">
          <w:pPr>
            <w:pStyle w:val="Kopfzeile"/>
            <w:jc w:val="center"/>
            <w:rPr>
              <w:rFonts w:ascii="Arial Black" w:hAnsi="Arial Black"/>
            </w:rPr>
          </w:pPr>
          <w:r w:rsidRPr="00411824">
            <w:rPr>
              <w:rFonts w:cs="Arial"/>
              <w:b/>
              <w:bCs/>
              <w:sz w:val="18"/>
            </w:rPr>
            <w:t>VSG-SEK</w:t>
          </w:r>
          <w:r w:rsidR="008A2D57">
            <w:rPr>
              <w:rFonts w:cs="Arial"/>
              <w:b/>
              <w:bCs/>
              <w:sz w:val="18"/>
            </w:rPr>
            <w:t>-</w:t>
          </w:r>
          <w:r>
            <w:rPr>
              <w:rFonts w:cs="Arial"/>
              <w:b/>
              <w:bCs/>
              <w:sz w:val="18"/>
            </w:rPr>
            <w:t>202</w:t>
          </w:r>
          <w:r w:rsidR="00787F66">
            <w:rPr>
              <w:rFonts w:cs="Arial"/>
              <w:b/>
              <w:bCs/>
              <w:sz w:val="18"/>
            </w:rPr>
            <w:t>6-25</w:t>
          </w:r>
        </w:p>
      </w:tc>
      <w:tc>
        <w:tcPr>
          <w:tcW w:w="5040" w:type="dxa"/>
        </w:tcPr>
        <w:p w14:paraId="4F068147" w14:textId="1A07698F" w:rsidR="00C82E2E" w:rsidRPr="00772636" w:rsidRDefault="00542E8A" w:rsidP="00C82E2E">
          <w:pPr>
            <w:pStyle w:val="Textkrper"/>
            <w:jc w:val="center"/>
            <w:rPr>
              <w:rFonts w:ascii="Arial Black" w:hAnsi="Arial Black" w:cs="Arial"/>
            </w:rPr>
          </w:pPr>
          <w:r w:rsidRPr="00772636">
            <w:rPr>
              <w:rFonts w:ascii="Arial Black" w:hAnsi="Arial Black" w:cs="Arial"/>
            </w:rPr>
            <w:t>Formblatt 2</w:t>
          </w:r>
        </w:p>
      </w:tc>
      <w:tc>
        <w:tcPr>
          <w:tcW w:w="2520" w:type="dxa"/>
          <w:vAlign w:val="center"/>
        </w:tcPr>
        <w:p w14:paraId="479A669F" w14:textId="77777777" w:rsidR="00C82E2E" w:rsidRDefault="00C82E2E" w:rsidP="00C82E2E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2EAB9A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5730734" r:id="rId2"/>
            </w:object>
          </w:r>
        </w:p>
      </w:tc>
    </w:tr>
    <w:tr w:rsidR="00C82E2E" w14:paraId="49997CE5" w14:textId="77777777" w:rsidTr="008A260A">
      <w:trPr>
        <w:cantSplit/>
        <w:trHeight w:val="426"/>
      </w:trPr>
      <w:tc>
        <w:tcPr>
          <w:tcW w:w="7090" w:type="dxa"/>
          <w:gridSpan w:val="2"/>
          <w:vAlign w:val="center"/>
        </w:tcPr>
        <w:p w14:paraId="1268FBBD" w14:textId="167190A6" w:rsidR="00C82E2E" w:rsidRPr="00153309" w:rsidRDefault="00267280" w:rsidP="00542E8A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color w:val="000000"/>
              <w:sz w:val="20"/>
            </w:rPr>
            <w:t xml:space="preserve">             </w:t>
          </w:r>
          <w:r w:rsidR="00EB1D3B" w:rsidRPr="00AA52B9">
            <w:rPr>
              <w:rFonts w:ascii="Arial Black" w:hAnsi="Arial Black"/>
              <w:sz w:val="20"/>
            </w:rPr>
            <w:t>Röntgenaufnahmeplatz &amp; mobiles Röntgengerät</w:t>
          </w:r>
        </w:p>
      </w:tc>
      <w:tc>
        <w:tcPr>
          <w:tcW w:w="2520" w:type="dxa"/>
          <w:tcBorders>
            <w:left w:val="nil"/>
          </w:tcBorders>
          <w:vAlign w:val="center"/>
        </w:tcPr>
        <w:p w14:paraId="608E2E77" w14:textId="34A6E7DF" w:rsidR="00C82E2E" w:rsidRDefault="00C82E2E" w:rsidP="00C82E2E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 w:rsidR="00727B8A">
            <w:rPr>
              <w:rFonts w:cs="Arial"/>
              <w:szCs w:val="16"/>
            </w:rPr>
            <w:t xml:space="preserve">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Style w:val="Seitenzahl"/>
              <w:rFonts w:ascii="Arial Black" w:hAnsi="Arial Black"/>
              <w:szCs w:val="16"/>
            </w:rPr>
            <w:t>/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E5515D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20594C16" w14:textId="77777777" w:rsidR="00AD5548" w:rsidRDefault="00AD5548" w:rsidP="00BA57CD">
    <w:pPr>
      <w:pStyle w:val="Kopfzeile"/>
      <w:ind w:right="360"/>
    </w:pPr>
  </w:p>
  <w:p w14:paraId="1CC8BB3D" w14:textId="77777777" w:rsidR="00643440" w:rsidRPr="00CB5A85" w:rsidRDefault="00643440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381F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15E18"/>
    <w:rsid w:val="00023327"/>
    <w:rsid w:val="00026D3E"/>
    <w:rsid w:val="00034C3A"/>
    <w:rsid w:val="00035AFD"/>
    <w:rsid w:val="00050F7A"/>
    <w:rsid w:val="00070F43"/>
    <w:rsid w:val="000712CE"/>
    <w:rsid w:val="00073BFE"/>
    <w:rsid w:val="00076324"/>
    <w:rsid w:val="00087A34"/>
    <w:rsid w:val="00093938"/>
    <w:rsid w:val="00094D33"/>
    <w:rsid w:val="000A7EBD"/>
    <w:rsid w:val="000D174D"/>
    <w:rsid w:val="000E18F4"/>
    <w:rsid w:val="000E2C16"/>
    <w:rsid w:val="000E7140"/>
    <w:rsid w:val="000F02C7"/>
    <w:rsid w:val="000F0FCE"/>
    <w:rsid w:val="000F1080"/>
    <w:rsid w:val="000F1B9F"/>
    <w:rsid w:val="000F4C5E"/>
    <w:rsid w:val="000F7321"/>
    <w:rsid w:val="000F7C79"/>
    <w:rsid w:val="00111CE5"/>
    <w:rsid w:val="00112DCD"/>
    <w:rsid w:val="00121E7E"/>
    <w:rsid w:val="001446E9"/>
    <w:rsid w:val="00150C73"/>
    <w:rsid w:val="00153309"/>
    <w:rsid w:val="00157503"/>
    <w:rsid w:val="0017164C"/>
    <w:rsid w:val="001761CB"/>
    <w:rsid w:val="001763C7"/>
    <w:rsid w:val="0018498A"/>
    <w:rsid w:val="00187B84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5D87"/>
    <w:rsid w:val="00246925"/>
    <w:rsid w:val="002539A9"/>
    <w:rsid w:val="00267280"/>
    <w:rsid w:val="00270751"/>
    <w:rsid w:val="00271BEC"/>
    <w:rsid w:val="00272D77"/>
    <w:rsid w:val="0029152F"/>
    <w:rsid w:val="0029392A"/>
    <w:rsid w:val="002A0181"/>
    <w:rsid w:val="002A4F99"/>
    <w:rsid w:val="002B5F19"/>
    <w:rsid w:val="002C6EF8"/>
    <w:rsid w:val="002D3522"/>
    <w:rsid w:val="002E07C0"/>
    <w:rsid w:val="002E2AB0"/>
    <w:rsid w:val="002E67BE"/>
    <w:rsid w:val="002E6825"/>
    <w:rsid w:val="002F344D"/>
    <w:rsid w:val="002F3984"/>
    <w:rsid w:val="002F6588"/>
    <w:rsid w:val="0030474A"/>
    <w:rsid w:val="003077D2"/>
    <w:rsid w:val="00321F19"/>
    <w:rsid w:val="00330C16"/>
    <w:rsid w:val="00333913"/>
    <w:rsid w:val="00333FDD"/>
    <w:rsid w:val="0034142D"/>
    <w:rsid w:val="00350DF0"/>
    <w:rsid w:val="0035259F"/>
    <w:rsid w:val="00361433"/>
    <w:rsid w:val="00365B3F"/>
    <w:rsid w:val="003709A0"/>
    <w:rsid w:val="00376D7D"/>
    <w:rsid w:val="00394529"/>
    <w:rsid w:val="00395BA1"/>
    <w:rsid w:val="003975AA"/>
    <w:rsid w:val="003A2CD1"/>
    <w:rsid w:val="003B1D03"/>
    <w:rsid w:val="003B68E9"/>
    <w:rsid w:val="003D036D"/>
    <w:rsid w:val="003F270C"/>
    <w:rsid w:val="003F6973"/>
    <w:rsid w:val="00400EEB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4E89"/>
    <w:rsid w:val="004B7CA9"/>
    <w:rsid w:val="004C0268"/>
    <w:rsid w:val="004C5D9D"/>
    <w:rsid w:val="004C6C42"/>
    <w:rsid w:val="004D01E0"/>
    <w:rsid w:val="004D7161"/>
    <w:rsid w:val="004E68C1"/>
    <w:rsid w:val="004F3B20"/>
    <w:rsid w:val="00513D29"/>
    <w:rsid w:val="00515040"/>
    <w:rsid w:val="0052220E"/>
    <w:rsid w:val="00522D62"/>
    <w:rsid w:val="00542E8A"/>
    <w:rsid w:val="00543F1B"/>
    <w:rsid w:val="005456D5"/>
    <w:rsid w:val="0056200D"/>
    <w:rsid w:val="0056318D"/>
    <w:rsid w:val="005651F3"/>
    <w:rsid w:val="0057489E"/>
    <w:rsid w:val="005773C6"/>
    <w:rsid w:val="00587A2F"/>
    <w:rsid w:val="00590595"/>
    <w:rsid w:val="005920C1"/>
    <w:rsid w:val="005A644D"/>
    <w:rsid w:val="005A798D"/>
    <w:rsid w:val="005B21BA"/>
    <w:rsid w:val="005B4509"/>
    <w:rsid w:val="005C48FB"/>
    <w:rsid w:val="005D7D66"/>
    <w:rsid w:val="005E13C0"/>
    <w:rsid w:val="005F26DB"/>
    <w:rsid w:val="0060235E"/>
    <w:rsid w:val="006133E3"/>
    <w:rsid w:val="00613B33"/>
    <w:rsid w:val="006245FF"/>
    <w:rsid w:val="006318B8"/>
    <w:rsid w:val="00634667"/>
    <w:rsid w:val="00640EE4"/>
    <w:rsid w:val="006420FD"/>
    <w:rsid w:val="00642ACE"/>
    <w:rsid w:val="00643440"/>
    <w:rsid w:val="00643D52"/>
    <w:rsid w:val="0064670D"/>
    <w:rsid w:val="00647107"/>
    <w:rsid w:val="00653984"/>
    <w:rsid w:val="00655EAA"/>
    <w:rsid w:val="00656BF2"/>
    <w:rsid w:val="00662BF9"/>
    <w:rsid w:val="006650AB"/>
    <w:rsid w:val="00666BA5"/>
    <w:rsid w:val="00667819"/>
    <w:rsid w:val="00680D66"/>
    <w:rsid w:val="00694228"/>
    <w:rsid w:val="006953CE"/>
    <w:rsid w:val="006A005D"/>
    <w:rsid w:val="006B0D2B"/>
    <w:rsid w:val="006B47A9"/>
    <w:rsid w:val="006C5607"/>
    <w:rsid w:val="006D2AC9"/>
    <w:rsid w:val="006D509A"/>
    <w:rsid w:val="006D7F8E"/>
    <w:rsid w:val="006F0829"/>
    <w:rsid w:val="006F0B18"/>
    <w:rsid w:val="006F34A7"/>
    <w:rsid w:val="00706F75"/>
    <w:rsid w:val="007108B6"/>
    <w:rsid w:val="00713073"/>
    <w:rsid w:val="00714FF0"/>
    <w:rsid w:val="0071565B"/>
    <w:rsid w:val="00715872"/>
    <w:rsid w:val="00727B8A"/>
    <w:rsid w:val="00730D01"/>
    <w:rsid w:val="00736193"/>
    <w:rsid w:val="007424F9"/>
    <w:rsid w:val="007519A4"/>
    <w:rsid w:val="007555BA"/>
    <w:rsid w:val="00755780"/>
    <w:rsid w:val="00755D0A"/>
    <w:rsid w:val="00757831"/>
    <w:rsid w:val="007627B8"/>
    <w:rsid w:val="00772636"/>
    <w:rsid w:val="007731A1"/>
    <w:rsid w:val="00775DD2"/>
    <w:rsid w:val="00783B3A"/>
    <w:rsid w:val="00787F66"/>
    <w:rsid w:val="0079770B"/>
    <w:rsid w:val="007A07A2"/>
    <w:rsid w:val="007A4D04"/>
    <w:rsid w:val="007B16CF"/>
    <w:rsid w:val="007C0733"/>
    <w:rsid w:val="007D0E2F"/>
    <w:rsid w:val="007D3955"/>
    <w:rsid w:val="007E4D72"/>
    <w:rsid w:val="00802AA6"/>
    <w:rsid w:val="00804456"/>
    <w:rsid w:val="00806EEC"/>
    <w:rsid w:val="00811503"/>
    <w:rsid w:val="00812B9D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260A"/>
    <w:rsid w:val="008A2D57"/>
    <w:rsid w:val="008A3C47"/>
    <w:rsid w:val="008A4FC2"/>
    <w:rsid w:val="008A57DD"/>
    <w:rsid w:val="008B7E51"/>
    <w:rsid w:val="008C054D"/>
    <w:rsid w:val="008C11B5"/>
    <w:rsid w:val="008C7B2C"/>
    <w:rsid w:val="008F3C45"/>
    <w:rsid w:val="008F7DFA"/>
    <w:rsid w:val="00900939"/>
    <w:rsid w:val="00901F0D"/>
    <w:rsid w:val="00903F73"/>
    <w:rsid w:val="00905982"/>
    <w:rsid w:val="00910C68"/>
    <w:rsid w:val="00916FBC"/>
    <w:rsid w:val="009275BF"/>
    <w:rsid w:val="00927973"/>
    <w:rsid w:val="00933040"/>
    <w:rsid w:val="00936DCE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6530"/>
    <w:rsid w:val="00AA5910"/>
    <w:rsid w:val="00AD4A26"/>
    <w:rsid w:val="00AD5548"/>
    <w:rsid w:val="00AE3B5A"/>
    <w:rsid w:val="00AE7396"/>
    <w:rsid w:val="00AF25C4"/>
    <w:rsid w:val="00AF3BFD"/>
    <w:rsid w:val="00AF4A9B"/>
    <w:rsid w:val="00AF76C9"/>
    <w:rsid w:val="00B01898"/>
    <w:rsid w:val="00B034A8"/>
    <w:rsid w:val="00B04581"/>
    <w:rsid w:val="00B344FB"/>
    <w:rsid w:val="00B41884"/>
    <w:rsid w:val="00B43F73"/>
    <w:rsid w:val="00B511BE"/>
    <w:rsid w:val="00B5589D"/>
    <w:rsid w:val="00B61A0B"/>
    <w:rsid w:val="00B64634"/>
    <w:rsid w:val="00B7500B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B0F07"/>
    <w:rsid w:val="00BC3D98"/>
    <w:rsid w:val="00BE3F29"/>
    <w:rsid w:val="00BE6825"/>
    <w:rsid w:val="00BF3339"/>
    <w:rsid w:val="00C0096C"/>
    <w:rsid w:val="00C04A6E"/>
    <w:rsid w:val="00C05A0B"/>
    <w:rsid w:val="00C12275"/>
    <w:rsid w:val="00C12E21"/>
    <w:rsid w:val="00C1541F"/>
    <w:rsid w:val="00C22AEC"/>
    <w:rsid w:val="00C26DFA"/>
    <w:rsid w:val="00C44E58"/>
    <w:rsid w:val="00C62134"/>
    <w:rsid w:val="00C62658"/>
    <w:rsid w:val="00C62D84"/>
    <w:rsid w:val="00C63BA9"/>
    <w:rsid w:val="00C65DD1"/>
    <w:rsid w:val="00C737E8"/>
    <w:rsid w:val="00C7735F"/>
    <w:rsid w:val="00C8192A"/>
    <w:rsid w:val="00C82E2E"/>
    <w:rsid w:val="00C90E25"/>
    <w:rsid w:val="00CB3317"/>
    <w:rsid w:val="00CB3573"/>
    <w:rsid w:val="00CB5A85"/>
    <w:rsid w:val="00CB6C7B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4C1"/>
    <w:rsid w:val="00CE7905"/>
    <w:rsid w:val="00CF0F51"/>
    <w:rsid w:val="00CF3CBD"/>
    <w:rsid w:val="00D0018F"/>
    <w:rsid w:val="00D04785"/>
    <w:rsid w:val="00D062FE"/>
    <w:rsid w:val="00D118EA"/>
    <w:rsid w:val="00D2117F"/>
    <w:rsid w:val="00D37F73"/>
    <w:rsid w:val="00D50675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0D9B"/>
    <w:rsid w:val="00DF5FF5"/>
    <w:rsid w:val="00E009DF"/>
    <w:rsid w:val="00E05228"/>
    <w:rsid w:val="00E16517"/>
    <w:rsid w:val="00E21E82"/>
    <w:rsid w:val="00E50B53"/>
    <w:rsid w:val="00E524A5"/>
    <w:rsid w:val="00E54454"/>
    <w:rsid w:val="00E5515D"/>
    <w:rsid w:val="00E56C7D"/>
    <w:rsid w:val="00E60145"/>
    <w:rsid w:val="00E6572F"/>
    <w:rsid w:val="00E730AF"/>
    <w:rsid w:val="00E81C4B"/>
    <w:rsid w:val="00E86A7F"/>
    <w:rsid w:val="00E87C5E"/>
    <w:rsid w:val="00EB1409"/>
    <w:rsid w:val="00EB1D3B"/>
    <w:rsid w:val="00EB2489"/>
    <w:rsid w:val="00EC3F7B"/>
    <w:rsid w:val="00ED5545"/>
    <w:rsid w:val="00ED6DED"/>
    <w:rsid w:val="00EF687E"/>
    <w:rsid w:val="00F018DB"/>
    <w:rsid w:val="00F04E9B"/>
    <w:rsid w:val="00F2311B"/>
    <w:rsid w:val="00F26748"/>
    <w:rsid w:val="00F2700F"/>
    <w:rsid w:val="00F312BA"/>
    <w:rsid w:val="00F41E9C"/>
    <w:rsid w:val="00F4726D"/>
    <w:rsid w:val="00F474AE"/>
    <w:rsid w:val="00F507DB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A7C4C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5EAE3"/>
  <w15:chartTrackingRefBased/>
  <w15:docId w15:val="{8573BBEB-6577-4B29-9DCD-ED426FC6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400EEB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015E18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188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2023-10-12T10:48:00Z</cp:lastPrinted>
  <dcterms:created xsi:type="dcterms:W3CDTF">2024-05-03T12:22:00Z</dcterms:created>
  <dcterms:modified xsi:type="dcterms:W3CDTF">2026-07-16T16:12:00Z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